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237B643" w14:textId="77777777" w:rsidR="000E4F50" w:rsidRPr="000070C8" w:rsidRDefault="000E4F50" w:rsidP="000E4F50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</w:rPr>
      </w:pPr>
      <w:r w:rsidRPr="000070C8">
        <w:rPr>
          <w:rFonts w:ascii="Source Sans Pro" w:hAnsi="Source Sans Pro"/>
          <w:b/>
        </w:rPr>
        <w:t xml:space="preserve">ANEXO VIII </w:t>
      </w:r>
    </w:p>
    <w:p w14:paraId="0E58004F" w14:textId="77777777" w:rsidR="000E4F50" w:rsidRPr="001D23B3" w:rsidRDefault="000E4F50" w:rsidP="000E4F50">
      <w:pPr>
        <w:tabs>
          <w:tab w:val="left" w:pos="-720"/>
          <w:tab w:val="left" w:pos="0"/>
        </w:tabs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LA ADECUACIÓN DE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14:paraId="6110939D" w14:textId="77777777" w:rsidR="000E4F50" w:rsidRPr="001D23B3" w:rsidRDefault="000E4F50" w:rsidP="000E4F50">
      <w:pPr>
        <w:tabs>
          <w:tab w:val="left" w:pos="-720"/>
        </w:tabs>
        <w:spacing w:before="120" w:after="240"/>
        <w:rPr>
          <w:szCs w:val="21"/>
        </w:rPr>
      </w:pPr>
      <w:r w:rsidRPr="001D23B3">
        <w:rPr>
          <w:szCs w:val="21"/>
        </w:rPr>
        <w:t>D./Dña. _________________________________________________ DNI___________________ como representante de:____________________________________________________________________</w:t>
      </w:r>
    </w:p>
    <w:p w14:paraId="53FBE1B9" w14:textId="77777777" w:rsidR="000E4F50" w:rsidRPr="001D23B3" w:rsidRDefault="000E4F50" w:rsidP="000E4F50">
      <w:pPr>
        <w:spacing w:before="120" w:after="240"/>
        <w:rPr>
          <w:szCs w:val="21"/>
        </w:rPr>
      </w:pPr>
    </w:p>
    <w:p w14:paraId="010F616F" w14:textId="77777777" w:rsidR="000E4F50" w:rsidRPr="001D23B3" w:rsidRDefault="000E4F50" w:rsidP="000E4F50">
      <w:pPr>
        <w:tabs>
          <w:tab w:val="left" w:pos="-720"/>
        </w:tabs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14:paraId="46199007" w14:textId="77777777"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5DB738EE" w14:textId="77777777"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590FE657" w14:textId="77777777"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52047650" w14:textId="77777777" w:rsidR="000E4F50" w:rsidRPr="001D23B3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14:paraId="103BCBAF" w14:textId="77777777" w:rsidR="000E4F50" w:rsidRPr="001D23B3" w:rsidRDefault="000E4F50" w:rsidP="000E4F50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  <w:t>Fecha y firma:</w:t>
      </w:r>
    </w:p>
    <w:p w14:paraId="6101AC46" w14:textId="77777777" w:rsidR="000E4F50" w:rsidRPr="001D23B3" w:rsidRDefault="000E4F50" w:rsidP="000E4F50">
      <w:pPr>
        <w:spacing w:before="120" w:after="240"/>
        <w:rPr>
          <w:szCs w:val="21"/>
        </w:rPr>
      </w:pPr>
      <w:r w:rsidRPr="001D23B3">
        <w:rPr>
          <w:szCs w:val="21"/>
        </w:rPr>
        <w:t>Documentación que se adjunta:</w:t>
      </w:r>
    </w:p>
    <w:p w14:paraId="183AE002" w14:textId="77777777" w:rsidR="000E4F50" w:rsidRPr="001D23B3" w:rsidRDefault="000E4F50" w:rsidP="000E4F50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14:paraId="25B079C1" w14:textId="77777777" w:rsidR="001C21C4" w:rsidRDefault="001C21C4" w:rsidP="00601E69">
      <w:pPr>
        <w:jc w:val="both"/>
      </w:pPr>
    </w:p>
    <w:sectPr w:rsidR="001C21C4" w:rsidSect="00FF24C2">
      <w:headerReference w:type="default" r:id="rId7"/>
      <w:pgSz w:w="11906" w:h="16838"/>
      <w:pgMar w:top="1134" w:right="1134" w:bottom="1134" w:left="1134" w:header="1361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7282D" w14:textId="77777777" w:rsidR="00AA0C87" w:rsidRDefault="00AA0C87" w:rsidP="00EB474C">
      <w:r>
        <w:separator/>
      </w:r>
    </w:p>
  </w:endnote>
  <w:endnote w:type="continuationSeparator" w:id="0">
    <w:p w14:paraId="32C7F6F8" w14:textId="77777777" w:rsidR="00AA0C87" w:rsidRDefault="00AA0C87" w:rsidP="00EB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BB075" w14:textId="77777777" w:rsidR="00AA0C87" w:rsidRDefault="00AA0C87" w:rsidP="00EB474C">
      <w:r>
        <w:separator/>
      </w:r>
    </w:p>
  </w:footnote>
  <w:footnote w:type="continuationSeparator" w:id="0">
    <w:p w14:paraId="7D4A91E8" w14:textId="77777777" w:rsidR="00AA0C87" w:rsidRDefault="00AA0C87" w:rsidP="00EB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5C872" w14:textId="77777777" w:rsidR="00FF24C2" w:rsidRDefault="00FF24C2" w:rsidP="00FF24C2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</w:p>
  <w:p w14:paraId="21516FFF" w14:textId="1F993869" w:rsidR="00FF24C2" w:rsidRPr="00216DB9" w:rsidRDefault="00FF24C2" w:rsidP="00FF24C2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4C4260B4" wp14:editId="2984B5C7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3E6BB5" wp14:editId="6CB6E57A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1D4048" w14:textId="77777777" w:rsidR="00FF24C2" w:rsidRPr="0099246D" w:rsidRDefault="00FF24C2" w:rsidP="00FF24C2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0A37FF7F" w14:textId="77777777" w:rsidR="00FF24C2" w:rsidRPr="0099246D" w:rsidRDefault="00FF24C2" w:rsidP="00FF24C2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E6BB5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711D4048" w14:textId="77777777" w:rsidR="00FF24C2" w:rsidRPr="0099246D" w:rsidRDefault="00FF24C2" w:rsidP="00FF24C2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0A37FF7F" w14:textId="77777777" w:rsidR="00FF24C2" w:rsidRPr="0099246D" w:rsidRDefault="00FF24C2" w:rsidP="00FF24C2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7947341B" w14:textId="69BCF60D" w:rsidR="00EB474C" w:rsidRPr="00FF24C2" w:rsidRDefault="00EB474C" w:rsidP="00FF24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64339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070C8"/>
    <w:rsid w:val="000E4F50"/>
    <w:rsid w:val="001C21C4"/>
    <w:rsid w:val="00601E69"/>
    <w:rsid w:val="007D0C15"/>
    <w:rsid w:val="00AA0C87"/>
    <w:rsid w:val="00BE27AB"/>
    <w:rsid w:val="00C6629F"/>
    <w:rsid w:val="00D20263"/>
    <w:rsid w:val="00E56644"/>
    <w:rsid w:val="00EB474C"/>
    <w:rsid w:val="00EB75F8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057F31F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BE27A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BE27A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9</cp:revision>
  <cp:lastPrinted>1995-11-21T16:41:00Z</cp:lastPrinted>
  <dcterms:created xsi:type="dcterms:W3CDTF">2022-01-15T12:03:00Z</dcterms:created>
  <dcterms:modified xsi:type="dcterms:W3CDTF">2025-10-31T13:38:00Z</dcterms:modified>
</cp:coreProperties>
</file>